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D1C12" w14:textId="0CC8D685" w:rsidR="00EB0202" w:rsidRPr="00A12B35" w:rsidRDefault="00EB0202" w:rsidP="00EB0202">
      <w:pPr>
        <w:tabs>
          <w:tab w:val="left" w:pos="855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A12B35">
        <w:rPr>
          <w:rFonts w:ascii="Arial" w:eastAsia="Batang" w:hAnsi="Arial" w:cs="Arial"/>
          <w:b/>
          <w:bCs/>
          <w:sz w:val="24"/>
          <w:szCs w:val="24"/>
        </w:rPr>
        <w:t>3GPP TSG RAN WG1 Meeting #1</w:t>
      </w:r>
      <w:r w:rsidR="001D38D2">
        <w:rPr>
          <w:rFonts w:ascii="Arial" w:eastAsia="Batang" w:hAnsi="Arial" w:cs="Arial"/>
          <w:b/>
          <w:bCs/>
          <w:sz w:val="24"/>
          <w:szCs w:val="24"/>
        </w:rPr>
        <w:t>20</w:t>
      </w:r>
      <w:r w:rsidRPr="00A12B35"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 w:rsidR="001D38D2" w:rsidRPr="001D38D2">
        <w:rPr>
          <w:rFonts w:ascii="Arial" w:eastAsia="Batang" w:hAnsi="Arial" w:cs="Arial"/>
          <w:b/>
          <w:bCs/>
          <w:sz w:val="24"/>
          <w:szCs w:val="24"/>
        </w:rPr>
        <w:t>2501426</w:t>
      </w:r>
    </w:p>
    <w:bookmarkEnd w:id="0"/>
    <w:p w14:paraId="127CA133" w14:textId="77777777" w:rsidR="001D38D2" w:rsidRPr="00012F49" w:rsidRDefault="001D38D2" w:rsidP="001D38D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Athens, Greece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February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17</w:t>
      </w:r>
      <w:r w:rsidRPr="009457AD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21</w:t>
      </w:r>
      <w:r w:rsidRPr="00C01A14">
        <w:rPr>
          <w:rFonts w:ascii="Arial" w:eastAsia="Batang" w:hAnsi="Arial" w:cs="Arial"/>
          <w:b/>
          <w:sz w:val="24"/>
          <w:szCs w:val="24"/>
          <w:vertAlign w:val="superscript"/>
        </w:rPr>
        <w:t>st</w:t>
      </w:r>
      <w:r>
        <w:rPr>
          <w:rFonts w:ascii="Arial" w:eastAsia="Batang" w:hAnsi="Arial" w:cs="Arial"/>
          <w:b/>
          <w:sz w:val="24"/>
          <w:szCs w:val="24"/>
        </w:rPr>
        <w:t>,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 202</w:t>
      </w:r>
      <w:r>
        <w:rPr>
          <w:rFonts w:ascii="Arial" w:eastAsia="Batang" w:hAnsi="Arial" w:cs="Arial"/>
          <w:b/>
          <w:sz w:val="24"/>
          <w:szCs w:val="24"/>
        </w:rPr>
        <w:t>5</w:t>
      </w:r>
    </w:p>
    <w:p w14:paraId="5F255175" w14:textId="77777777" w:rsidR="00602892" w:rsidRPr="00924E17" w:rsidRDefault="00602892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48F5C295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Moderator (</w:t>
      </w:r>
      <w:r w:rsidRPr="00924E17">
        <w:rPr>
          <w:rFonts w:ascii="Arial" w:hAnsi="Arial" w:cs="Arial"/>
          <w:b/>
          <w:sz w:val="24"/>
        </w:rPr>
        <w:t>Intel Corporation</w:t>
      </w:r>
      <w:r w:rsidR="00FD5168">
        <w:rPr>
          <w:rFonts w:ascii="Arial" w:hAnsi="Arial" w:cs="Arial"/>
          <w:b/>
          <w:sz w:val="24"/>
        </w:rPr>
        <w:t>)</w:t>
      </w:r>
    </w:p>
    <w:p w14:paraId="1AF4496A" w14:textId="53B6AAC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D5168" w:rsidRPr="00FD5168">
        <w:rPr>
          <w:rFonts w:ascii="Arial" w:hAnsi="Arial" w:cs="Arial"/>
          <w:b/>
          <w:sz w:val="24"/>
        </w:rPr>
        <w:t>Data source descriptions for 7 – 24 GHz SI</w:t>
      </w:r>
    </w:p>
    <w:p w14:paraId="28B115E4" w14:textId="7DF0B82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</w:t>
      </w:r>
      <w:r w:rsidR="00F15C2B">
        <w:rPr>
          <w:rFonts w:ascii="Arial" w:hAnsi="Arial" w:cs="Arial"/>
          <w:b/>
          <w:sz w:val="24"/>
        </w:rPr>
        <w:t>8</w:t>
      </w:r>
    </w:p>
    <w:p w14:paraId="2CA19004" w14:textId="1DF35EB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Information</w:t>
      </w:r>
    </w:p>
    <w:p w14:paraId="75FFE0D0" w14:textId="629F2978" w:rsidR="00DE588B" w:rsidRPr="00924E17" w:rsidRDefault="00A82BF6" w:rsidP="00255AE3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bookmarkStart w:id="2" w:name="_Hlk158120804"/>
      <w:r>
        <w:rPr>
          <w:lang w:val="en-US"/>
        </w:rPr>
        <w:t>Coversheet</w:t>
      </w:r>
    </w:p>
    <w:p w14:paraId="01200135" w14:textId="05F46D98" w:rsidR="009F3E52" w:rsidRDefault="002A4FAF" w:rsidP="009F3E52">
      <w:pPr>
        <w:jc w:val="both"/>
        <w:rPr>
          <w:lang w:eastAsia="zh-CN"/>
        </w:rPr>
      </w:pPr>
      <w:r>
        <w:rPr>
          <w:lang w:eastAsia="zh-CN"/>
        </w:rPr>
        <w:t>In RAN Plenary #10</w:t>
      </w:r>
      <w:r w:rsidR="00433833">
        <w:rPr>
          <w:lang w:eastAsia="zh-CN"/>
        </w:rPr>
        <w:t xml:space="preserve">2, </w:t>
      </w:r>
      <w:r w:rsidR="0098027A">
        <w:rPr>
          <w:lang w:eastAsia="zh-CN"/>
        </w:rPr>
        <w:t xml:space="preserve">study for channel modeling verification for 7 – 24 GHz was approved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_Ref158212063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474C92">
        <w:rPr>
          <w:lang w:eastAsia="zh-CN"/>
        </w:rPr>
        <w:t>[1]</w:t>
      </w:r>
      <w:r w:rsidR="00370E4C">
        <w:rPr>
          <w:lang w:eastAsia="zh-CN"/>
        </w:rPr>
        <w:fldChar w:fldCharType="end"/>
      </w:r>
      <w:r w:rsidR="0098027A">
        <w:rPr>
          <w:lang w:eastAsia="zh-CN"/>
        </w:rPr>
        <w:t>.</w:t>
      </w:r>
      <w:r w:rsidR="009F3E52">
        <w:rPr>
          <w:lang w:eastAsia="zh-CN"/>
        </w:rPr>
        <w:t xml:space="preserve"> The Study includes two objectives as described below.</w:t>
      </w:r>
    </w:p>
    <w:p w14:paraId="43DAFB49" w14:textId="77777777" w:rsidR="009F3E52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>for 7-24 GHz</w:t>
      </w:r>
    </w:p>
    <w:p w14:paraId="42E6FFBB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32ED709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 xml:space="preserve">Note: The validation may consider all existing scenarios: </w:t>
      </w:r>
      <w:proofErr w:type="spellStart"/>
      <w:r w:rsidRPr="0061689E">
        <w:rPr>
          <w:lang w:eastAsia="zh-CN"/>
        </w:rPr>
        <w:t>UMi</w:t>
      </w:r>
      <w:proofErr w:type="spellEnd"/>
      <w:r w:rsidRPr="0061689E">
        <w:rPr>
          <w:lang w:eastAsia="zh-CN"/>
        </w:rPr>
        <w:t xml:space="preserve">-street canyon, </w:t>
      </w:r>
      <w:proofErr w:type="spellStart"/>
      <w:r w:rsidRPr="0061689E">
        <w:rPr>
          <w:lang w:eastAsia="zh-CN"/>
        </w:rPr>
        <w:t>UMa</w:t>
      </w:r>
      <w:proofErr w:type="spellEnd"/>
      <w:r w:rsidRPr="0061689E">
        <w:rPr>
          <w:lang w:eastAsia="zh-CN"/>
        </w:rPr>
        <w:t xml:space="preserve">, Indoor-Office, </w:t>
      </w:r>
      <w:proofErr w:type="spellStart"/>
      <w:r w:rsidRPr="0061689E">
        <w:rPr>
          <w:lang w:eastAsia="zh-CN"/>
        </w:rPr>
        <w:t>RMa</w:t>
      </w:r>
      <w:proofErr w:type="spellEnd"/>
      <w:r w:rsidRPr="0061689E">
        <w:rPr>
          <w:lang w:eastAsia="zh-CN"/>
        </w:rPr>
        <w:t xml:space="preserve"> and Indoor-Factory.</w:t>
      </w:r>
    </w:p>
    <w:p w14:paraId="5A043707" w14:textId="77777777" w:rsidR="009F3E52" w:rsidRDefault="009F3E52" w:rsidP="009F3E52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6EBFE4E7" w14:textId="77777777" w:rsidR="009F3E52" w:rsidRPr="00681443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bookmarkStart w:id="3" w:name="_Hlk160723968"/>
      <w:r>
        <w:rPr>
          <w:lang w:eastAsia="zh-CN"/>
        </w:rPr>
        <w:t xml:space="preserve">Adapt/extend as necessary the channel model of TR38.901 at least for 7-24 GHz, </w:t>
      </w:r>
      <w:r w:rsidRPr="00681443">
        <w:rPr>
          <w:lang w:eastAsia="zh-CN"/>
        </w:rPr>
        <w:t>including at least the following aspects for applicable scenarios</w:t>
      </w:r>
      <w:bookmarkEnd w:id="3"/>
      <w:r w:rsidRPr="00681443">
        <w:rPr>
          <w:lang w:eastAsia="zh-CN"/>
        </w:rPr>
        <w:t xml:space="preserve">: </w:t>
      </w:r>
    </w:p>
    <w:p w14:paraId="52BD5832" w14:textId="77777777" w:rsidR="009F3E52" w:rsidRPr="00681443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44ED4DC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5ECCCBEA" w14:textId="77777777" w:rsidR="009F3E52" w:rsidRDefault="009F3E52" w:rsidP="009F3E52">
      <w:pPr>
        <w:pStyle w:val="ListParagraph"/>
        <w:spacing w:before="120" w:after="120"/>
        <w:jc w:val="both"/>
        <w:rPr>
          <w:lang w:eastAsia="zh-CN"/>
        </w:rPr>
      </w:pPr>
    </w:p>
    <w:p w14:paraId="71B7B1F0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2F322D8A" w14:textId="77777777" w:rsidR="009F3E52" w:rsidRPr="00377D24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3309C998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32D4C0A6" w14:textId="77777777" w:rsidR="00F5786E" w:rsidRDefault="00F5786E" w:rsidP="002102ED">
      <w:pPr>
        <w:jc w:val="both"/>
        <w:rPr>
          <w:lang w:eastAsia="zh-CN"/>
        </w:rPr>
      </w:pPr>
    </w:p>
    <w:p w14:paraId="140A2A25" w14:textId="73338175" w:rsidR="00E9537C" w:rsidRDefault="00E9537C" w:rsidP="002102ED">
      <w:pPr>
        <w:jc w:val="both"/>
        <w:rPr>
          <w:lang w:eastAsia="zh-CN"/>
        </w:rPr>
      </w:pPr>
      <w:r>
        <w:rPr>
          <w:lang w:eastAsia="zh-CN"/>
        </w:rPr>
        <w:t xml:space="preserve">This document </w:t>
      </w:r>
      <w:r w:rsidR="00080205">
        <w:rPr>
          <w:lang w:eastAsia="zh-CN"/>
        </w:rPr>
        <w:t>is the</w:t>
      </w:r>
      <w:r>
        <w:rPr>
          <w:lang w:eastAsia="zh-CN"/>
        </w:rPr>
        <w:t xml:space="preserve"> coversheet for the excel </w:t>
      </w:r>
      <w:r w:rsidR="00BD7BBC">
        <w:rPr>
          <w:lang w:eastAsia="zh-CN"/>
        </w:rPr>
        <w:t xml:space="preserve">spreadsheet </w:t>
      </w:r>
      <w:r>
        <w:rPr>
          <w:lang w:eastAsia="zh-CN"/>
        </w:rPr>
        <w:t>for collecting measurement descriptions for 7 – 24 GHz channel modeling efforts.</w:t>
      </w:r>
      <w:r w:rsidR="009438B1">
        <w:rPr>
          <w:lang w:eastAsia="zh-CN"/>
        </w:rPr>
        <w:t xml:space="preserve"> The attached excel sheet provides measurement/simulation descriptions for the SI.</w:t>
      </w:r>
    </w:p>
    <w:p w14:paraId="16503C17" w14:textId="77777777" w:rsidR="00E92274" w:rsidRPr="00B648BB" w:rsidRDefault="00E92274" w:rsidP="000778CA">
      <w:pPr>
        <w:jc w:val="both"/>
      </w:pPr>
    </w:p>
    <w:p w14:paraId="203DBDEB" w14:textId="278BA3E1" w:rsidR="00B018C0" w:rsidRPr="00924E17" w:rsidRDefault="00B018C0" w:rsidP="000D1EFB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4E795765" w14:textId="77777777" w:rsidR="00474C92" w:rsidRDefault="00474C92" w:rsidP="00474C9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158212063"/>
      <w:bookmarkEnd w:id="2"/>
      <w:r w:rsidRPr="001E13FD">
        <w:rPr>
          <w:lang w:eastAsia="zh-CN"/>
        </w:rPr>
        <w:t>RP-2340</w:t>
      </w:r>
      <w:r>
        <w:rPr>
          <w:lang w:eastAsia="zh-CN"/>
        </w:rPr>
        <w:t>18, “</w:t>
      </w:r>
      <w:r w:rsidRPr="00416B37">
        <w:rPr>
          <w:lang w:eastAsia="zh-CN"/>
        </w:rPr>
        <w:t>New SID: Study on channel modelling enhancements for 7-24GHz for NR</w:t>
      </w:r>
      <w:r>
        <w:rPr>
          <w:lang w:eastAsia="zh-CN"/>
        </w:rPr>
        <w:t xml:space="preserve">”, </w:t>
      </w:r>
      <w:r w:rsidRPr="00B31B71">
        <w:rPr>
          <w:lang w:eastAsia="zh-CN"/>
        </w:rPr>
        <w:t>Nokia, Nokia Shanghai Bell</w:t>
      </w:r>
      <w:r>
        <w:rPr>
          <w:lang w:eastAsia="zh-CN"/>
        </w:rPr>
        <w:t>, RAN#102, December 2023.</w:t>
      </w:r>
      <w:bookmarkEnd w:id="4"/>
    </w:p>
    <w:sectPr w:rsidR="00474C92" w:rsidSect="006365E2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A61A9" w14:textId="77777777" w:rsidR="00D07AFA" w:rsidRDefault="00D07AFA">
      <w:r>
        <w:separator/>
      </w:r>
    </w:p>
  </w:endnote>
  <w:endnote w:type="continuationSeparator" w:id="0">
    <w:p w14:paraId="466959EF" w14:textId="77777777" w:rsidR="00D07AFA" w:rsidRDefault="00D07AFA">
      <w:r>
        <w:continuationSeparator/>
      </w:r>
    </w:p>
  </w:endnote>
  <w:endnote w:type="continuationNotice" w:id="1">
    <w:p w14:paraId="2B5C4FDB" w14:textId="77777777" w:rsidR="00D07AFA" w:rsidRDefault="00D0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32D21" w14:textId="77777777" w:rsidR="00D07AFA" w:rsidRDefault="00D07AFA">
      <w:r>
        <w:separator/>
      </w:r>
    </w:p>
  </w:footnote>
  <w:footnote w:type="continuationSeparator" w:id="0">
    <w:p w14:paraId="4B22F31C" w14:textId="77777777" w:rsidR="00D07AFA" w:rsidRDefault="00D07AFA">
      <w:r>
        <w:continuationSeparator/>
      </w:r>
    </w:p>
  </w:footnote>
  <w:footnote w:type="continuationNotice" w:id="1">
    <w:p w14:paraId="11B32232" w14:textId="77777777" w:rsidR="00D07AFA" w:rsidRDefault="00D07A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96932"/>
    <w:multiLevelType w:val="hybridMultilevel"/>
    <w:tmpl w:val="CF2E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34A23"/>
    <w:multiLevelType w:val="hybridMultilevel"/>
    <w:tmpl w:val="E0B6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C7D2F"/>
    <w:multiLevelType w:val="hybridMultilevel"/>
    <w:tmpl w:val="88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A70D7"/>
    <w:multiLevelType w:val="hybridMultilevel"/>
    <w:tmpl w:val="8D346D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C513F"/>
    <w:multiLevelType w:val="hybridMultilevel"/>
    <w:tmpl w:val="35BC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63846"/>
    <w:multiLevelType w:val="hybridMultilevel"/>
    <w:tmpl w:val="04A8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6" w15:restartNumberingAfterBreak="0">
    <w:nsid w:val="5BA63F9A"/>
    <w:multiLevelType w:val="multilevel"/>
    <w:tmpl w:val="5BA63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3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D255140"/>
    <w:multiLevelType w:val="hybridMultilevel"/>
    <w:tmpl w:val="9C06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271">
    <w:abstractNumId w:val="35"/>
  </w:num>
  <w:num w:numId="2" w16cid:durableId="415982746">
    <w:abstractNumId w:val="8"/>
  </w:num>
  <w:num w:numId="3" w16cid:durableId="1048408394">
    <w:abstractNumId w:val="25"/>
  </w:num>
  <w:num w:numId="4" w16cid:durableId="1696465174">
    <w:abstractNumId w:val="19"/>
  </w:num>
  <w:num w:numId="5" w16cid:durableId="2041977455">
    <w:abstractNumId w:val="33"/>
  </w:num>
  <w:num w:numId="6" w16cid:durableId="378356832">
    <w:abstractNumId w:val="5"/>
  </w:num>
  <w:num w:numId="7" w16cid:durableId="782112341">
    <w:abstractNumId w:val="2"/>
  </w:num>
  <w:num w:numId="8" w16cid:durableId="859507611">
    <w:abstractNumId w:val="23"/>
  </w:num>
  <w:num w:numId="9" w16cid:durableId="1775637121">
    <w:abstractNumId w:val="22"/>
  </w:num>
  <w:num w:numId="10" w16cid:durableId="1766808069">
    <w:abstractNumId w:val="27"/>
  </w:num>
  <w:num w:numId="11" w16cid:durableId="1911843600">
    <w:abstractNumId w:val="30"/>
  </w:num>
  <w:num w:numId="12" w16cid:durableId="339045134">
    <w:abstractNumId w:val="32"/>
  </w:num>
  <w:num w:numId="13" w16cid:durableId="740905793">
    <w:abstractNumId w:val="32"/>
  </w:num>
  <w:num w:numId="14" w16cid:durableId="271666442">
    <w:abstractNumId w:val="38"/>
  </w:num>
  <w:num w:numId="15" w16cid:durableId="1035694577">
    <w:abstractNumId w:val="16"/>
  </w:num>
  <w:num w:numId="16" w16cid:durableId="1763838815">
    <w:abstractNumId w:val="24"/>
  </w:num>
  <w:num w:numId="17" w16cid:durableId="1016494879">
    <w:abstractNumId w:val="37"/>
  </w:num>
  <w:num w:numId="18" w16cid:durableId="1720669861">
    <w:abstractNumId w:val="10"/>
  </w:num>
  <w:num w:numId="19" w16cid:durableId="1537083386">
    <w:abstractNumId w:val="20"/>
  </w:num>
  <w:num w:numId="20" w16cid:durableId="1397246021">
    <w:abstractNumId w:val="18"/>
  </w:num>
  <w:num w:numId="21" w16cid:durableId="1380477302">
    <w:abstractNumId w:val="13"/>
  </w:num>
  <w:num w:numId="22" w16cid:durableId="1464034557">
    <w:abstractNumId w:val="1"/>
  </w:num>
  <w:num w:numId="23" w16cid:durableId="764882359">
    <w:abstractNumId w:val="31"/>
  </w:num>
  <w:num w:numId="24" w16cid:durableId="413673175">
    <w:abstractNumId w:val="17"/>
  </w:num>
  <w:num w:numId="25" w16cid:durableId="1743524879">
    <w:abstractNumId w:val="15"/>
  </w:num>
  <w:num w:numId="26" w16cid:durableId="1760366381">
    <w:abstractNumId w:val="28"/>
  </w:num>
  <w:num w:numId="27" w16cid:durableId="894390467">
    <w:abstractNumId w:val="14"/>
  </w:num>
  <w:num w:numId="28" w16cid:durableId="809399032">
    <w:abstractNumId w:val="34"/>
  </w:num>
  <w:num w:numId="29" w16cid:durableId="1364598419">
    <w:abstractNumId w:val="6"/>
  </w:num>
  <w:num w:numId="30" w16cid:durableId="1341203224">
    <w:abstractNumId w:val="4"/>
  </w:num>
  <w:num w:numId="31" w16cid:durableId="2006011267">
    <w:abstractNumId w:val="21"/>
  </w:num>
  <w:num w:numId="32" w16cid:durableId="1100876783">
    <w:abstractNumId w:val="12"/>
  </w:num>
  <w:num w:numId="33" w16cid:durableId="1379940614">
    <w:abstractNumId w:val="7"/>
  </w:num>
  <w:num w:numId="34" w16cid:durableId="1807627613">
    <w:abstractNumId w:val="29"/>
  </w:num>
  <w:num w:numId="35" w16cid:durableId="396326355">
    <w:abstractNumId w:val="9"/>
  </w:num>
  <w:num w:numId="36" w16cid:durableId="1450858408">
    <w:abstractNumId w:val="3"/>
  </w:num>
  <w:num w:numId="37" w16cid:durableId="2008629569">
    <w:abstractNumId w:val="11"/>
  </w:num>
  <w:num w:numId="38" w16cid:durableId="1254431917">
    <w:abstractNumId w:val="26"/>
  </w:num>
  <w:num w:numId="39" w16cid:durableId="1173031265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49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383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C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790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5C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05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9B4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1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3A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CF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671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15F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EFB"/>
    <w:rsid w:val="000D1F94"/>
    <w:rsid w:val="000D206C"/>
    <w:rsid w:val="000D2190"/>
    <w:rsid w:val="000D228D"/>
    <w:rsid w:val="000D234A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153"/>
    <w:rsid w:val="000E65A7"/>
    <w:rsid w:val="000E6635"/>
    <w:rsid w:val="000E675E"/>
    <w:rsid w:val="000E69B1"/>
    <w:rsid w:val="000E6CB5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328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87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88F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4A7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B5E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7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30B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DF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0B1"/>
    <w:rsid w:val="00144521"/>
    <w:rsid w:val="001445D0"/>
    <w:rsid w:val="001445E8"/>
    <w:rsid w:val="0014471E"/>
    <w:rsid w:val="001447CB"/>
    <w:rsid w:val="0014491B"/>
    <w:rsid w:val="001449A7"/>
    <w:rsid w:val="00144B2D"/>
    <w:rsid w:val="00144B39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CD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21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6EC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9D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4D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3A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9B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8D2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B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FDE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951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2D3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7C7"/>
    <w:rsid w:val="001E486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5B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CB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332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8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0F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0F64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95"/>
    <w:rsid w:val="00203FB5"/>
    <w:rsid w:val="0020407A"/>
    <w:rsid w:val="0020416B"/>
    <w:rsid w:val="002042B0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BD9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2D87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1FC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E02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D8E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2D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6A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39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5D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6E7"/>
    <w:rsid w:val="0025585C"/>
    <w:rsid w:val="00255936"/>
    <w:rsid w:val="002559F5"/>
    <w:rsid w:val="00255A9E"/>
    <w:rsid w:val="00255AE3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7F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3CC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99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5FB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A0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514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5FCB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4F7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AF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D34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92D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8F9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FC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48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0D8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40F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62"/>
    <w:rsid w:val="0031567D"/>
    <w:rsid w:val="003156BF"/>
    <w:rsid w:val="00315814"/>
    <w:rsid w:val="0031599D"/>
    <w:rsid w:val="00315CF2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258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5BA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3D4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678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A39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5D"/>
    <w:rsid w:val="003513BA"/>
    <w:rsid w:val="00351641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32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417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844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4C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33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6FE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3EE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813"/>
    <w:rsid w:val="003A19E0"/>
    <w:rsid w:val="003A1A47"/>
    <w:rsid w:val="003A1BAB"/>
    <w:rsid w:val="003A1DD5"/>
    <w:rsid w:val="003A2019"/>
    <w:rsid w:val="003A20FB"/>
    <w:rsid w:val="003A212C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BB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673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CFD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1EB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0D8"/>
    <w:rsid w:val="003D5176"/>
    <w:rsid w:val="003D51F7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00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AE4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76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2D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267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B37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D14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833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1E1"/>
    <w:rsid w:val="0044232C"/>
    <w:rsid w:val="00442369"/>
    <w:rsid w:val="0044241B"/>
    <w:rsid w:val="004425C2"/>
    <w:rsid w:val="004426FD"/>
    <w:rsid w:val="0044272B"/>
    <w:rsid w:val="00442824"/>
    <w:rsid w:val="0044290E"/>
    <w:rsid w:val="00442A4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82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D39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6F1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0B"/>
    <w:rsid w:val="004749DF"/>
    <w:rsid w:val="004749EB"/>
    <w:rsid w:val="00474A57"/>
    <w:rsid w:val="00474B6C"/>
    <w:rsid w:val="00474C92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20E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6DCC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0C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9D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8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AAA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4FF2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55"/>
    <w:rsid w:val="004E68CB"/>
    <w:rsid w:val="004E6911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A34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6ED9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0F65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CA7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22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B74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4E2B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9A9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187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DB2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0C7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645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30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6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B6C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7DA"/>
    <w:rsid w:val="00602883"/>
    <w:rsid w:val="00602892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895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4A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95"/>
    <w:rsid w:val="006113A9"/>
    <w:rsid w:val="0061162B"/>
    <w:rsid w:val="0061169F"/>
    <w:rsid w:val="006116F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31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4DA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2F6F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E97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19E"/>
    <w:rsid w:val="006332E3"/>
    <w:rsid w:val="0063352A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5E2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482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0F4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8B0"/>
    <w:rsid w:val="00663908"/>
    <w:rsid w:val="006639DC"/>
    <w:rsid w:val="00663AA0"/>
    <w:rsid w:val="00663D19"/>
    <w:rsid w:val="00663D4A"/>
    <w:rsid w:val="00663E19"/>
    <w:rsid w:val="0066402E"/>
    <w:rsid w:val="00664031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6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66"/>
    <w:rsid w:val="00667A76"/>
    <w:rsid w:val="0067000E"/>
    <w:rsid w:val="006703D5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B27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4EC0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5F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33E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C1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252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6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51B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8F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0B9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22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9B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283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4FE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AC7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0FE5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6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6B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6"/>
    <w:rsid w:val="007803FB"/>
    <w:rsid w:val="007804D7"/>
    <w:rsid w:val="007805C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903"/>
    <w:rsid w:val="00782A2D"/>
    <w:rsid w:val="00782AFD"/>
    <w:rsid w:val="00782B56"/>
    <w:rsid w:val="00782BE2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769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2E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8F9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1AA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61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D3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B2B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4DE3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D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5E8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0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89E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AB5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86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F0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DC2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76F"/>
    <w:rsid w:val="0086282B"/>
    <w:rsid w:val="008628A6"/>
    <w:rsid w:val="008628BA"/>
    <w:rsid w:val="0086291B"/>
    <w:rsid w:val="00862988"/>
    <w:rsid w:val="0086298F"/>
    <w:rsid w:val="008629F3"/>
    <w:rsid w:val="00862D5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0F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74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2D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AFC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07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3F9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7DA"/>
    <w:rsid w:val="008B393E"/>
    <w:rsid w:val="008B39FD"/>
    <w:rsid w:val="008B3AA9"/>
    <w:rsid w:val="008B3E07"/>
    <w:rsid w:val="008B3EC2"/>
    <w:rsid w:val="008B412E"/>
    <w:rsid w:val="008B41EF"/>
    <w:rsid w:val="008B4224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6ED"/>
    <w:rsid w:val="008B69EC"/>
    <w:rsid w:val="008B6A10"/>
    <w:rsid w:val="008B6A64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512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34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5E1"/>
    <w:rsid w:val="008E1C71"/>
    <w:rsid w:val="008E1D54"/>
    <w:rsid w:val="008E1FDF"/>
    <w:rsid w:val="008E2051"/>
    <w:rsid w:val="008E20EC"/>
    <w:rsid w:val="008E2308"/>
    <w:rsid w:val="008E2562"/>
    <w:rsid w:val="008E27D3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0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701"/>
    <w:rsid w:val="008F2A4B"/>
    <w:rsid w:val="008F2B4B"/>
    <w:rsid w:val="008F2B6D"/>
    <w:rsid w:val="008F2C05"/>
    <w:rsid w:val="008F2D29"/>
    <w:rsid w:val="008F2D89"/>
    <w:rsid w:val="008F2EBE"/>
    <w:rsid w:val="008F2ECC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D99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BF5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BE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5E3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C1D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0FE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995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6DC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8B1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FE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0E6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05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27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18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2B1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67A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0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A5E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3ED4"/>
    <w:rsid w:val="009D41B6"/>
    <w:rsid w:val="009D422C"/>
    <w:rsid w:val="009D4281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3D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3D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1F71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52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6E0C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763"/>
    <w:rsid w:val="00A01A21"/>
    <w:rsid w:val="00A01A8B"/>
    <w:rsid w:val="00A01B22"/>
    <w:rsid w:val="00A01B9E"/>
    <w:rsid w:val="00A01D60"/>
    <w:rsid w:val="00A01E2C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5B"/>
    <w:rsid w:val="00A21A9D"/>
    <w:rsid w:val="00A21AAA"/>
    <w:rsid w:val="00A21C50"/>
    <w:rsid w:val="00A21C75"/>
    <w:rsid w:val="00A21E51"/>
    <w:rsid w:val="00A220B5"/>
    <w:rsid w:val="00A22132"/>
    <w:rsid w:val="00A22207"/>
    <w:rsid w:val="00A22369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03"/>
    <w:rsid w:val="00A2756F"/>
    <w:rsid w:val="00A275C9"/>
    <w:rsid w:val="00A276E9"/>
    <w:rsid w:val="00A276F1"/>
    <w:rsid w:val="00A27863"/>
    <w:rsid w:val="00A27886"/>
    <w:rsid w:val="00A278B8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0FC9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95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560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C9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47F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CD8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393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BF6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3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A3A"/>
    <w:rsid w:val="00AA2B11"/>
    <w:rsid w:val="00AA2CD8"/>
    <w:rsid w:val="00AA2D01"/>
    <w:rsid w:val="00AA2D29"/>
    <w:rsid w:val="00AA2D81"/>
    <w:rsid w:val="00AA2F74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959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0C2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CE4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DDE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80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1"/>
    <w:rsid w:val="00AD63BA"/>
    <w:rsid w:val="00AD6808"/>
    <w:rsid w:val="00AD6869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415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BEE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0"/>
    <w:rsid w:val="00AF7D95"/>
    <w:rsid w:val="00AF7DAB"/>
    <w:rsid w:val="00AF7E9E"/>
    <w:rsid w:val="00AF7EDB"/>
    <w:rsid w:val="00AF7EE0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1F81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83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5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818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B8B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1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E95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564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AA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613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6B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360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BC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40E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B64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6B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0F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3B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31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AA9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6C2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56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002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33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8CC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451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9A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79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62F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A5B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05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929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ABE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D64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88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AFA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0C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5E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6EC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77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5EB"/>
    <w:rsid w:val="00D546BA"/>
    <w:rsid w:val="00D54741"/>
    <w:rsid w:val="00D5477E"/>
    <w:rsid w:val="00D5481A"/>
    <w:rsid w:val="00D548D1"/>
    <w:rsid w:val="00D548ED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3B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11F"/>
    <w:rsid w:val="00D56234"/>
    <w:rsid w:val="00D56330"/>
    <w:rsid w:val="00D56377"/>
    <w:rsid w:val="00D563B5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693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70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9A7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60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DC1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E1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5F4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01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D78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6DA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5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08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7B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4DED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5C7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1E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0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1C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60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263"/>
    <w:rsid w:val="00E35566"/>
    <w:rsid w:val="00E355D2"/>
    <w:rsid w:val="00E35A1F"/>
    <w:rsid w:val="00E35A83"/>
    <w:rsid w:val="00E35D10"/>
    <w:rsid w:val="00E35DFD"/>
    <w:rsid w:val="00E35E33"/>
    <w:rsid w:val="00E35F47"/>
    <w:rsid w:val="00E35F86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46C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24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415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1C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654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A05"/>
    <w:rsid w:val="00E80B75"/>
    <w:rsid w:val="00E80DC5"/>
    <w:rsid w:val="00E810D1"/>
    <w:rsid w:val="00E810EC"/>
    <w:rsid w:val="00E8117B"/>
    <w:rsid w:val="00E81490"/>
    <w:rsid w:val="00E81AFA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274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87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7C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5D7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3CE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202"/>
    <w:rsid w:val="00EB0453"/>
    <w:rsid w:val="00EB05DC"/>
    <w:rsid w:val="00EB08A9"/>
    <w:rsid w:val="00EB0A94"/>
    <w:rsid w:val="00EB0D7F"/>
    <w:rsid w:val="00EB0EC7"/>
    <w:rsid w:val="00EB161A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1D7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89D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189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1D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3C8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AE6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97B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D58"/>
    <w:rsid w:val="00F03E55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5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C2B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539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B9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37A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00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6E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101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45"/>
    <w:rsid w:val="00F729CA"/>
    <w:rsid w:val="00F72C94"/>
    <w:rsid w:val="00F72E16"/>
    <w:rsid w:val="00F73042"/>
    <w:rsid w:val="00F73288"/>
    <w:rsid w:val="00F732E7"/>
    <w:rsid w:val="00F7337E"/>
    <w:rsid w:val="00F73453"/>
    <w:rsid w:val="00F73495"/>
    <w:rsid w:val="00F735DF"/>
    <w:rsid w:val="00F7361E"/>
    <w:rsid w:val="00F7365E"/>
    <w:rsid w:val="00F7379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06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04D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D83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93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78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893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2B4"/>
    <w:rsid w:val="00FB1590"/>
    <w:rsid w:val="00FB15D5"/>
    <w:rsid w:val="00FB1627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4DBE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5B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B2F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168"/>
    <w:rsid w:val="00FD5202"/>
    <w:rsid w:val="00FD5209"/>
    <w:rsid w:val="00FD5248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7C"/>
    <w:rsid w:val="00FE27EF"/>
    <w:rsid w:val="00FE28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4ECB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4D4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60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5E787FB-5261-4C31-AA49-3297564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,Caption Char1,Caption Char Char,Caption Char1 Char,Caption Char2,Caption Char Char Char,Caption Char Char1,fighead2,Table Caption,fighead21,fighead22,fighead23,Table Caption1,fighead211,fighead24,Table Caption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2E30D8"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character" w:customStyle="1" w:styleId="CaptionChar">
    <w:name w:val="Caption Char"/>
    <w:aliases w:val="cap Char,fig and tbl Char,Caption Char1 Char1,Caption Char Char Char1,Caption Char1 Char Char,Caption Char2 Char,Caption Char Char Char Char,Caption Char Char1 Char,fighead2 Char,Table Caption Char,fighead21 Char,fighead22 Char"/>
    <w:basedOn w:val="DefaultParagraphFont"/>
    <w:link w:val="Caption"/>
    <w:uiPriority w:val="35"/>
    <w:rsid w:val="00F7345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D9AD1-8C1F-421F-9A0D-F6B8596AA4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D0B6ED-FD8E-4A5B-926C-CAB1ADC5C5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16</cp:revision>
  <cp:lastPrinted>2011-11-12T15:49:00Z</cp:lastPrinted>
  <dcterms:created xsi:type="dcterms:W3CDTF">2024-05-05T17:23:00Z</dcterms:created>
  <dcterms:modified xsi:type="dcterms:W3CDTF">2025-02-17T07:09:00Z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</vt:lpwstr>
  </property>
</Properties>
</file>